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75AFC" w14:textId="0669E760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9929F7" w:rsidRPr="00DC17D8">
        <w:rPr>
          <w:b/>
          <w:noProof/>
          <w:sz w:val="28"/>
        </w:rPr>
        <w:t>2</w:t>
      </w:r>
      <w:r w:rsidR="009929F7">
        <w:rPr>
          <w:b/>
          <w:noProof/>
          <w:sz w:val="28"/>
        </w:rPr>
        <w:t>10487</w:t>
      </w:r>
    </w:p>
    <w:p w14:paraId="2526E692" w14:textId="22468A9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16</w:t>
      </w:r>
      <w:r w:rsidRPr="009A0720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26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3F0DF9" w:rsidRPr="0084310C">
        <w:rPr>
          <w:bCs/>
          <w:noProof/>
          <w:sz w:val="18"/>
          <w:szCs w:val="14"/>
        </w:rPr>
        <w:t>20</w:t>
      </w:r>
      <w:r>
        <w:rPr>
          <w:bCs/>
          <w:noProof/>
          <w:sz w:val="18"/>
          <w:szCs w:val="14"/>
        </w:rPr>
        <w:t>2592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26D54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A95C15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407669">
        <w:rPr>
          <w:rFonts w:ascii="Arial" w:eastAsia="Batang" w:hAnsi="Arial"/>
          <w:b/>
          <w:lang w:eastAsia="zh-CN"/>
        </w:rPr>
        <w:t>8</w:t>
      </w:r>
      <w:r w:rsidR="00FC6A01">
        <w:rPr>
          <w:rFonts w:ascii="Arial" w:eastAsia="Batang" w:hAnsi="Arial"/>
          <w:b/>
          <w:lang w:eastAsia="zh-CN"/>
        </w:rPr>
        <w:t>.1</w:t>
      </w:r>
      <w:r w:rsidR="000717A5">
        <w:rPr>
          <w:rFonts w:ascii="Arial" w:eastAsia="Batang" w:hAnsi="Arial"/>
          <w:b/>
          <w:lang w:eastAsia="zh-CN"/>
        </w:rPr>
        <w:t>0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195860CE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3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3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4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4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6E869035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4E26D017" w:rsidR="00984437" w:rsidRPr="00486786" w:rsidRDefault="00486786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8076FD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92</w:t>
            </w:r>
          </w:p>
        </w:tc>
        <w:tc>
          <w:tcPr>
            <w:tcW w:w="1074" w:type="dxa"/>
          </w:tcPr>
          <w:p w14:paraId="3E62D297" w14:textId="35D3B828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86" w:type="dxa"/>
          </w:tcPr>
          <w:p w14:paraId="7035B748" w14:textId="66934F4F" w:rsidR="00984437" w:rsidRPr="003A65C8" w:rsidRDefault="00984437" w:rsidP="00984437">
            <w:pPr>
              <w:spacing w:after="0"/>
              <w:rPr>
                <w:i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5C541CB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68E69E3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28DFE30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2A226DC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CE1A32B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6D63DECE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AB8A13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1A21C45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139009F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66D9BCC1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71EF28B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35B2FB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20FC8B70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192FA" w14:textId="77777777" w:rsidR="00D4335D" w:rsidRDefault="00D4335D">
      <w:r>
        <w:separator/>
      </w:r>
    </w:p>
  </w:endnote>
  <w:endnote w:type="continuationSeparator" w:id="0">
    <w:p w14:paraId="3CFC335F" w14:textId="77777777" w:rsidR="00D4335D" w:rsidRDefault="00D4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30532" w14:textId="77777777" w:rsidR="00D4335D" w:rsidRDefault="00D4335D">
      <w:r>
        <w:separator/>
      </w:r>
    </w:p>
  </w:footnote>
  <w:footnote w:type="continuationSeparator" w:id="0">
    <w:p w14:paraId="1DB7045A" w14:textId="77777777" w:rsidR="00D4335D" w:rsidRDefault="00D43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335D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658FF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12299-A270-443B-8566-BAF3C177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9219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JOH, Nokia</cp:lastModifiedBy>
  <cp:revision>20</cp:revision>
  <cp:lastPrinted>2000-02-29T03:31:00Z</cp:lastPrinted>
  <dcterms:created xsi:type="dcterms:W3CDTF">2020-11-27T20:30:00Z</dcterms:created>
  <dcterms:modified xsi:type="dcterms:W3CDTF">2021-03-12T07:31:00Z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